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F6B3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F6B3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F6B3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F6B3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F6B3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F6B3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F6B3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F6B3D">
        <w:rPr>
          <w:b w:val="0"/>
        </w:rPr>
        <w:t xml:space="preserve"> 48/2307-21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F6B3D" w:rsidP="00232C8F">
            <w:r>
              <w:t>Преподаватель (ОБЖ, БЖ)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F6B3D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F6B3D" w:rsidRPr="00EF6B3D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F6B3D" w:rsidRPr="00EF6B3D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F6B3D" w:rsidRPr="00EF6B3D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F6B3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F6B3D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F6B3D" w:rsidP="00BA30DE">
            <w:pPr>
              <w:jc w:val="center"/>
            </w:pPr>
            <w:r>
              <w:t>0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F6B3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F6B3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F6B3D" w:rsidP="00BA30DE">
            <w:pPr>
              <w:jc w:val="center"/>
            </w:pPr>
            <w:r>
              <w:t>139-711-758 85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  <w:tr w:rsidR="00EF6B3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F6B3D" w:rsidRDefault="00EF6B3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F6B3D" w:rsidRPr="00D15B1E" w:rsidRDefault="00EF6B3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F6B3D" w:rsidRPr="00EF6B3D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F6B3D" w:rsidRPr="00EF6B3D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671A42" w:rsidRDefault="00671A42" w:rsidP="00AD14A4">
      <w:pPr>
        <w:rPr>
          <w:rStyle w:val="a7"/>
        </w:rPr>
      </w:pPr>
    </w:p>
    <w:p w:rsidR="00671A42" w:rsidRDefault="00671A4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DA7C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DA7CA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DA7C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F6B3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DA7CA9" w:rsidRPr="00DA7CA9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DA7CA9" w:rsidRPr="00DA7CA9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F6B3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DA7CA9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DA7CA9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F6B3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6B3D" w:rsidRPr="00EF6B3D" w:rsidRDefault="00EF6B3D" w:rsidP="004E51DC">
            <w:pPr>
              <w:pStyle w:val="a8"/>
            </w:pPr>
          </w:p>
        </w:tc>
      </w:tr>
      <w:tr w:rsidR="00EF6B3D" w:rsidRPr="00EF6B3D" w:rsidTr="00EF6B3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F6B3D" w:rsidRPr="00EF6B3D" w:rsidRDefault="00EF6B3D" w:rsidP="00EF07A3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6B3D" w:rsidRPr="00EF6B3D" w:rsidRDefault="00EF6B3D" w:rsidP="004E51DC">
            <w:pPr>
              <w:pStyle w:val="a8"/>
              <w:rPr>
                <w:vertAlign w:val="superscript"/>
              </w:rPr>
            </w:pPr>
            <w:r w:rsidRPr="00EF6B3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F6B3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48/2307-21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A7CA9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DA7CA9" w:rsidRPr="00DA7CA9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48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48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4FE6CF71A3674F0FAC1501B3BEC44715"/>
    <w:docVar w:name="rm_id" w:val="6751"/>
    <w:docVar w:name="rm_name" w:val="                                          "/>
    <w:docVar w:name="rm_number" w:val=" 48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0F5894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1A53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138A"/>
    <w:rsid w:val="00444410"/>
    <w:rsid w:val="00481C22"/>
    <w:rsid w:val="00482A1A"/>
    <w:rsid w:val="004838F0"/>
    <w:rsid w:val="00494C94"/>
    <w:rsid w:val="004A47AD"/>
    <w:rsid w:val="004C4DB2"/>
    <w:rsid w:val="004E51DC"/>
    <w:rsid w:val="004E5FB2"/>
    <w:rsid w:val="00500A41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1A42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91233"/>
    <w:rsid w:val="007A4C5E"/>
    <w:rsid w:val="007D1852"/>
    <w:rsid w:val="007D2CEA"/>
    <w:rsid w:val="007E5490"/>
    <w:rsid w:val="00835248"/>
    <w:rsid w:val="00883461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C73BD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35E0"/>
    <w:rsid w:val="00D15B1E"/>
    <w:rsid w:val="00D54969"/>
    <w:rsid w:val="00D61B6C"/>
    <w:rsid w:val="00D76DF8"/>
    <w:rsid w:val="00D868EF"/>
    <w:rsid w:val="00DA7CA9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EF53CC"/>
    <w:rsid w:val="00EF6B3D"/>
    <w:rsid w:val="00F13F9A"/>
    <w:rsid w:val="00F15977"/>
    <w:rsid w:val="00F31AF6"/>
    <w:rsid w:val="00F42313"/>
    <w:rsid w:val="00F4249F"/>
    <w:rsid w:val="00F52053"/>
    <w:rsid w:val="00F60342"/>
    <w:rsid w:val="00F751F7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2022-02-18T01:23:00Z</dcterms:created>
  <dcterms:modified xsi:type="dcterms:W3CDTF">2022-02-18T08:23:00Z</dcterms:modified>
</cp:coreProperties>
</file>